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440A6" w14:textId="77777777" w:rsidR="008700CE" w:rsidRDefault="008700CE" w:rsidP="008700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22B0E76A" w14:textId="77777777" w:rsidR="008700CE" w:rsidRDefault="008700CE" w:rsidP="008700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Aberdeen, Scotland, and now of Greenwich, Kent.</w:t>
      </w:r>
    </w:p>
    <w:p w14:paraId="77AA8F71" w14:textId="77777777" w:rsidR="008700CE" w:rsidRDefault="008700CE" w:rsidP="008700CE">
      <w:pPr>
        <w:pStyle w:val="NoSpacing"/>
        <w:jc w:val="both"/>
        <w:rPr>
          <w:rFonts w:cs="Times New Roman"/>
          <w:szCs w:val="24"/>
        </w:rPr>
      </w:pPr>
    </w:p>
    <w:p w14:paraId="654DDC42" w14:textId="77777777" w:rsidR="008700CE" w:rsidRDefault="008700CE" w:rsidP="008700CE">
      <w:pPr>
        <w:pStyle w:val="NoSpacing"/>
        <w:jc w:val="both"/>
        <w:rPr>
          <w:rFonts w:cs="Times New Roman"/>
          <w:szCs w:val="24"/>
        </w:rPr>
      </w:pPr>
    </w:p>
    <w:p w14:paraId="7707B3B4" w14:textId="77777777" w:rsidR="008700CE" w:rsidRDefault="008700CE" w:rsidP="008700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Apr.1480</w:t>
      </w:r>
      <w:r>
        <w:rPr>
          <w:rFonts w:cs="Times New Roman"/>
          <w:szCs w:val="24"/>
        </w:rPr>
        <w:tab/>
        <w:t>He had a mandate to inhabit the realm peaceably and enjoy his goods, having</w:t>
      </w:r>
    </w:p>
    <w:p w14:paraId="7D85F786" w14:textId="77777777" w:rsidR="008700CE" w:rsidRDefault="008700CE" w:rsidP="008700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taken an oath of fealty.   (C.P.R. 1476-85 p.190)</w:t>
      </w:r>
    </w:p>
    <w:p w14:paraId="1775C8B1" w14:textId="77777777" w:rsidR="008700CE" w:rsidRDefault="008700CE" w:rsidP="008700CE">
      <w:pPr>
        <w:pStyle w:val="NoSpacing"/>
        <w:jc w:val="both"/>
        <w:rPr>
          <w:rFonts w:cs="Times New Roman"/>
          <w:szCs w:val="24"/>
        </w:rPr>
      </w:pPr>
    </w:p>
    <w:p w14:paraId="1CA0EF44" w14:textId="77777777" w:rsidR="008700CE" w:rsidRDefault="008700CE" w:rsidP="008700CE">
      <w:pPr>
        <w:pStyle w:val="NoSpacing"/>
        <w:jc w:val="both"/>
        <w:rPr>
          <w:rFonts w:cs="Times New Roman"/>
          <w:szCs w:val="24"/>
        </w:rPr>
      </w:pPr>
    </w:p>
    <w:p w14:paraId="6507C9AF" w14:textId="77777777" w:rsidR="008700CE" w:rsidRPr="0089559E" w:rsidRDefault="008700CE" w:rsidP="008700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December 2022</w:t>
      </w:r>
    </w:p>
    <w:p w14:paraId="0B0366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CE78E" w14:textId="77777777" w:rsidR="008700CE" w:rsidRDefault="008700CE" w:rsidP="009139A6">
      <w:r>
        <w:separator/>
      </w:r>
    </w:p>
  </w:endnote>
  <w:endnote w:type="continuationSeparator" w:id="0">
    <w:p w14:paraId="2CB873B2" w14:textId="77777777" w:rsidR="008700CE" w:rsidRDefault="008700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C0C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88D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150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FAEAC" w14:textId="77777777" w:rsidR="008700CE" w:rsidRDefault="008700CE" w:rsidP="009139A6">
      <w:r>
        <w:separator/>
      </w:r>
    </w:p>
  </w:footnote>
  <w:footnote w:type="continuationSeparator" w:id="0">
    <w:p w14:paraId="0030A480" w14:textId="77777777" w:rsidR="008700CE" w:rsidRDefault="008700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D7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50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91F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0CE"/>
    <w:rsid w:val="000666E0"/>
    <w:rsid w:val="002510B7"/>
    <w:rsid w:val="005C130B"/>
    <w:rsid w:val="00826F5C"/>
    <w:rsid w:val="008700C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C43C6"/>
  <w15:chartTrackingRefBased/>
  <w15:docId w15:val="{73CC58F5-04F8-429C-804B-491E1333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2022-12-30T19:33:00Z</dcterms:created>
  <dcterms:modified xsi:type="dcterms:W3CDTF">2022-12-30T19:33:00Z</dcterms:modified>
</cp:coreProperties>
</file>